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833B3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Alexander de LEDES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:rsidR="00833B37" w:rsidRDefault="00833B3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33B37" w:rsidRDefault="00833B3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33B37" w:rsidRDefault="00833B3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Nov.1432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Bishopthorpe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833B37" w:rsidRDefault="00833B3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West Riding of Yorkshire, into lands of the late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Davile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833B37" w:rsidRDefault="00833B3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24-18)</w:t>
      </w:r>
    </w:p>
    <w:p w:rsidR="00833B37" w:rsidRDefault="00833B3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33B37" w:rsidRDefault="00833B3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33B37" w:rsidRPr="00833B37" w:rsidRDefault="00833B37" w:rsidP="00564E3C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26 January 2016</w:t>
      </w:r>
      <w:bookmarkStart w:id="0" w:name="_GoBack"/>
      <w:bookmarkEnd w:id="0"/>
    </w:p>
    <w:sectPr w:rsidR="00833B37" w:rsidRPr="00833B3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3B37" w:rsidRDefault="00833B37" w:rsidP="00564E3C">
      <w:pPr>
        <w:spacing w:after="0" w:line="240" w:lineRule="auto"/>
      </w:pPr>
      <w:r>
        <w:separator/>
      </w:r>
    </w:p>
  </w:endnote>
  <w:endnote w:type="continuationSeparator" w:id="0">
    <w:p w:rsidR="00833B37" w:rsidRDefault="00833B3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33B37">
      <w:rPr>
        <w:rFonts w:ascii="Times New Roman" w:hAnsi="Times New Roman" w:cs="Times New Roman"/>
        <w:noProof/>
        <w:sz w:val="24"/>
        <w:szCs w:val="24"/>
      </w:rPr>
      <w:t>26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3B37" w:rsidRDefault="00833B37" w:rsidP="00564E3C">
      <w:pPr>
        <w:spacing w:after="0" w:line="240" w:lineRule="auto"/>
      </w:pPr>
      <w:r>
        <w:separator/>
      </w:r>
    </w:p>
  </w:footnote>
  <w:footnote w:type="continuationSeparator" w:id="0">
    <w:p w:rsidR="00833B37" w:rsidRDefault="00833B3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B37"/>
    <w:rsid w:val="00372DC6"/>
    <w:rsid w:val="00564E3C"/>
    <w:rsid w:val="0064591D"/>
    <w:rsid w:val="00833B37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3AEB43"/>
  <w15:chartTrackingRefBased/>
  <w15:docId w15:val="{9CBDC781-5A56-4363-81B5-D541BBAD5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4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2016-01-26T22:13:00Z</dcterms:created>
  <dcterms:modified xsi:type="dcterms:W3CDTF">2016-01-26T22:17:00Z</dcterms:modified>
</cp:coreProperties>
</file>